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1555F" w:rsidRDefault="00744310" w:rsidP="00C1555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>.Д</w:t>
      </w:r>
      <w:proofErr w:type="gramEnd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>жалиль</w:t>
      </w:r>
      <w:proofErr w:type="spellEnd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>ул.Кул</w:t>
      </w:r>
      <w:proofErr w:type="spellEnd"/>
      <w:r w:rsidR="00C1555F" w:rsidRPr="00C1555F">
        <w:rPr>
          <w:rFonts w:eastAsia="Arial"/>
          <w:b/>
          <w:kern w:val="3"/>
          <w:sz w:val="24"/>
          <w:szCs w:val="24"/>
          <w:lang w:eastAsia="zh-CN"/>
        </w:rPr>
        <w:t xml:space="preserve"> Шарифа, </w:t>
      </w:r>
    </w:p>
    <w:p w:rsidR="00951EC3" w:rsidRDefault="00C1555F" w:rsidP="00C1555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C1555F">
        <w:rPr>
          <w:rFonts w:eastAsia="Arial"/>
          <w:b/>
          <w:kern w:val="3"/>
          <w:sz w:val="24"/>
          <w:szCs w:val="24"/>
          <w:lang w:eastAsia="zh-CN"/>
        </w:rPr>
        <w:t>д.10</w:t>
      </w:r>
    </w:p>
    <w:p w:rsidR="00C1555F" w:rsidRDefault="00C1555F" w:rsidP="00C1555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C1555F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0005D" w:rsidRPr="00C0005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C1555F" w:rsidRPr="00C1555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1555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555F" w:rsidRPr="00C1555F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555F" w:rsidRPr="00C1555F">
        <w:rPr>
          <w:b/>
          <w:bCs/>
          <w:color w:val="000000"/>
          <w:kern w:val="3"/>
          <w:sz w:val="24"/>
          <w:szCs w:val="24"/>
          <w:lang w:eastAsia="zh-CN" w:bidi="hi-IN"/>
        </w:rPr>
        <w:t>218 400,00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1555F" w:rsidRPr="00C1555F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005D"/>
    <w:rsid w:val="00C048EF"/>
    <w:rsid w:val="00C1555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21E32-DE0F-4268-B59C-E7F56258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297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2024-06-19T10:06:00Z</dcterms:created>
  <dcterms:modified xsi:type="dcterms:W3CDTF">2024-07-01T11:54:00Z</dcterms:modified>
</cp:coreProperties>
</file>